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DE1" w:rsidRDefault="00F33DE1"/>
    <w:p w:rsidR="00F41130" w:rsidRDefault="00F41130"/>
    <w:p w:rsidR="002D5146" w:rsidRDefault="00365301">
      <w:r>
        <w:t>17” Active Backpack</w:t>
      </w:r>
      <w:r w:rsidR="002D5146">
        <w:t xml:space="preserve"> or Equal </w:t>
      </w:r>
    </w:p>
    <w:p w:rsidR="0085541D" w:rsidRDefault="0085541D">
      <w:bookmarkStart w:id="0" w:name="_GoBack"/>
      <w:bookmarkEnd w:id="0"/>
    </w:p>
    <w:p w:rsidR="0085541D" w:rsidRDefault="00EA62B6">
      <w:r>
        <w:rPr>
          <w:noProof/>
        </w:rPr>
        <w:drawing>
          <wp:inline distT="0" distB="0" distL="0" distR="0" wp14:anchorId="49BA202B" wp14:editId="66DA8A93">
            <wp:extent cx="3962387" cy="5461852"/>
            <wp:effectExtent l="0" t="0" r="63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1052" cy="5473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41D" w:rsidRDefault="0085541D"/>
    <w:p w:rsidR="0085541D" w:rsidRDefault="0085541D"/>
    <w:sectPr w:rsidR="008554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ACB" w:rsidRDefault="007E3ACB" w:rsidP="007E3ACB">
      <w:pPr>
        <w:spacing w:after="0" w:line="240" w:lineRule="auto"/>
      </w:pPr>
      <w:r>
        <w:separator/>
      </w:r>
    </w:p>
  </w:endnote>
  <w:endnote w:type="continuationSeparator" w:id="0">
    <w:p w:rsidR="007E3ACB" w:rsidRDefault="007E3ACB" w:rsidP="007E3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70327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E3ACB" w:rsidRDefault="007E3AC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584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584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E3ACB" w:rsidRDefault="007E3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ACB" w:rsidRDefault="007E3ACB" w:rsidP="007E3ACB">
      <w:pPr>
        <w:spacing w:after="0" w:line="240" w:lineRule="auto"/>
      </w:pPr>
      <w:r>
        <w:separator/>
      </w:r>
    </w:p>
  </w:footnote>
  <w:footnote w:type="continuationSeparator" w:id="0">
    <w:p w:rsidR="007E3ACB" w:rsidRDefault="007E3ACB" w:rsidP="007E3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ACB" w:rsidRDefault="007E3ACB" w:rsidP="007E3ACB">
    <w:pPr>
      <w:pStyle w:val="Header"/>
    </w:pPr>
    <w:r w:rsidRPr="007E3ACB">
      <w:rPr>
        <w:sz w:val="28"/>
        <w:szCs w:val="28"/>
      </w:rPr>
      <w:t xml:space="preserve">                                      Attachment B- </w:t>
    </w:r>
    <w:r w:rsidR="00F071E4">
      <w:rPr>
        <w:sz w:val="28"/>
        <w:szCs w:val="28"/>
      </w:rPr>
      <w:t>Photo Example of Backpack</w:t>
    </w:r>
    <w:r>
      <w:t xml:space="preserve"> </w:t>
    </w:r>
  </w:p>
  <w:p w:rsidR="007E3ACB" w:rsidRPr="007E3ACB" w:rsidRDefault="007E3ACB" w:rsidP="007E3ACB">
    <w:pPr>
      <w:pStyle w:val="Header"/>
      <w:jc w:val="center"/>
      <w:rPr>
        <w:sz w:val="28"/>
        <w:szCs w:val="28"/>
      </w:rPr>
    </w:pPr>
    <w:r w:rsidRPr="007E3ACB">
      <w:rPr>
        <w:sz w:val="28"/>
        <w:szCs w:val="28"/>
      </w:rPr>
      <w:t xml:space="preserve">              </w:t>
    </w:r>
    <w:r>
      <w:rPr>
        <w:sz w:val="28"/>
        <w:szCs w:val="28"/>
      </w:rPr>
      <w:t xml:space="preserve">  </w:t>
    </w:r>
    <w:r w:rsidR="00F071E4">
      <w:rPr>
        <w:sz w:val="28"/>
        <w:szCs w:val="28"/>
      </w:rPr>
      <w:t xml:space="preserve">  </w:t>
    </w:r>
    <w:r w:rsidR="00CE584D">
      <w:rPr>
        <w:sz w:val="28"/>
        <w:szCs w:val="28"/>
      </w:rPr>
      <w:t>RFX</w:t>
    </w:r>
    <w:r w:rsidR="00F071E4">
      <w:rPr>
        <w:sz w:val="28"/>
        <w:szCs w:val="28"/>
      </w:rPr>
      <w:t xml:space="preserve"> 300001</w:t>
    </w:r>
    <w:r w:rsidR="007341F5">
      <w:rPr>
        <w:sz w:val="28"/>
        <w:szCs w:val="28"/>
      </w:rPr>
      <w:t>6899</w:t>
    </w:r>
    <w:r w:rsidRPr="007E3ACB">
      <w:rPr>
        <w:sz w:val="28"/>
        <w:szCs w:val="28"/>
      </w:rPr>
      <w:t xml:space="preserve">         Title: </w:t>
    </w:r>
    <w:r w:rsidR="007341F5">
      <w:rPr>
        <w:sz w:val="28"/>
        <w:szCs w:val="28"/>
      </w:rPr>
      <w:t>Backpack Prepacked with Supplies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41D"/>
    <w:rsid w:val="002D5146"/>
    <w:rsid w:val="00365301"/>
    <w:rsid w:val="00503647"/>
    <w:rsid w:val="007341F5"/>
    <w:rsid w:val="007E3ACB"/>
    <w:rsid w:val="0085541D"/>
    <w:rsid w:val="00C67677"/>
    <w:rsid w:val="00CE584D"/>
    <w:rsid w:val="00EA62B6"/>
    <w:rsid w:val="00F071E4"/>
    <w:rsid w:val="00F33DE1"/>
    <w:rsid w:val="00F4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61A8D"/>
  <w15:chartTrackingRefBased/>
  <w15:docId w15:val="{6DCBA963-E505-4796-9D1E-4C99D641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33DE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E3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ACB"/>
  </w:style>
  <w:style w:type="paragraph" w:styleId="Footer">
    <w:name w:val="footer"/>
    <w:basedOn w:val="Normal"/>
    <w:link w:val="FooterChar"/>
    <w:uiPriority w:val="99"/>
    <w:unhideWhenUsed/>
    <w:rsid w:val="007E3A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ACB"/>
  </w:style>
  <w:style w:type="paragraph" w:styleId="BalloonText">
    <w:name w:val="Balloon Text"/>
    <w:basedOn w:val="Normal"/>
    <w:link w:val="BalloonTextChar"/>
    <w:uiPriority w:val="99"/>
    <w:semiHidden/>
    <w:unhideWhenUsed/>
    <w:rsid w:val="00CE5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8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9FD18BF8</Template>
  <TotalTime>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H. Roquemore</dc:creator>
  <cp:keywords/>
  <dc:description/>
  <cp:lastModifiedBy>Linda H. Roquemore</cp:lastModifiedBy>
  <cp:revision>3</cp:revision>
  <cp:lastPrinted>2021-04-09T19:48:00Z</cp:lastPrinted>
  <dcterms:created xsi:type="dcterms:W3CDTF">2021-04-09T19:45:00Z</dcterms:created>
  <dcterms:modified xsi:type="dcterms:W3CDTF">2021-04-09T19:49:00Z</dcterms:modified>
</cp:coreProperties>
</file>